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PHILCOK</w:t>
      </w:r>
      <w:r>
        <w:t xml:space="preserve">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Northampton into </w:t>
      </w: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21-335)</w:t>
      </w: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47D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47D" w:rsidRPr="003453E4" w:rsidRDefault="0013047D" w:rsidP="001304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</w:p>
    <w:p w:rsidR="006B2F86" w:rsidRPr="0013047D" w:rsidRDefault="0013047D" w:rsidP="00E71FC3">
      <w:pPr>
        <w:pStyle w:val="NoSpacing"/>
      </w:pPr>
      <w:bookmarkStart w:id="0" w:name="_GoBack"/>
      <w:bookmarkEnd w:id="0"/>
    </w:p>
    <w:sectPr w:rsidR="006B2F86" w:rsidRPr="001304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47D" w:rsidRDefault="0013047D" w:rsidP="00E71FC3">
      <w:pPr>
        <w:spacing w:after="0" w:line="240" w:lineRule="auto"/>
      </w:pPr>
      <w:r>
        <w:separator/>
      </w:r>
    </w:p>
  </w:endnote>
  <w:endnote w:type="continuationSeparator" w:id="0">
    <w:p w:rsidR="0013047D" w:rsidRDefault="001304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47D" w:rsidRDefault="0013047D" w:rsidP="00E71FC3">
      <w:pPr>
        <w:spacing w:after="0" w:line="240" w:lineRule="auto"/>
      </w:pPr>
      <w:r>
        <w:separator/>
      </w:r>
    </w:p>
  </w:footnote>
  <w:footnote w:type="continuationSeparator" w:id="0">
    <w:p w:rsidR="0013047D" w:rsidRDefault="001304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7D"/>
    <w:rsid w:val="001304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52FF5"/>
  <w15:chartTrackingRefBased/>
  <w15:docId w15:val="{A6CED2F1-99CF-4D13-B685-20029293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2016-03-31T20:19:00Z</dcterms:created>
  <dcterms:modified xsi:type="dcterms:W3CDTF">2016-03-31T20:19:00Z</dcterms:modified>
</cp:coreProperties>
</file>